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7C484" w14:textId="77777777" w:rsidR="00353B7B" w:rsidRDefault="00353B7B" w:rsidP="00353B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BAXTER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5ADAFA6E" w14:textId="77777777" w:rsidR="00353B7B" w:rsidRDefault="00353B7B" w:rsidP="00353B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Derby. Baker.</w:t>
      </w:r>
    </w:p>
    <w:p w14:paraId="1DC63F2E" w14:textId="77777777" w:rsidR="00353B7B" w:rsidRDefault="00353B7B" w:rsidP="00353B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9728CCB" w14:textId="77777777" w:rsidR="00353B7B" w:rsidRDefault="00353B7B" w:rsidP="00353B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9033B8" w14:textId="77777777" w:rsidR="00353B7B" w:rsidRDefault="00353B7B" w:rsidP="00353B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Nundy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four others.</w:t>
      </w:r>
    </w:p>
    <w:p w14:paraId="291CE9DE" w14:textId="77777777" w:rsidR="00353B7B" w:rsidRDefault="00353B7B" w:rsidP="00353B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324C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544C330" w14:textId="77777777" w:rsidR="00353B7B" w:rsidRDefault="00353B7B" w:rsidP="00353B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A00E499" w14:textId="77777777" w:rsidR="00353B7B" w:rsidRDefault="00353B7B" w:rsidP="00353B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4EAB75" w14:textId="77777777" w:rsidR="00353B7B" w:rsidRDefault="00353B7B" w:rsidP="00353B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2022</w:t>
      </w:r>
    </w:p>
    <w:p w14:paraId="6E5E9FE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C4CC7" w14:textId="77777777" w:rsidR="00353B7B" w:rsidRDefault="00353B7B" w:rsidP="009139A6">
      <w:r>
        <w:separator/>
      </w:r>
    </w:p>
  </w:endnote>
  <w:endnote w:type="continuationSeparator" w:id="0">
    <w:p w14:paraId="7C4DB6C0" w14:textId="77777777" w:rsidR="00353B7B" w:rsidRDefault="00353B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A77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7F69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E33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9D2C9" w14:textId="77777777" w:rsidR="00353B7B" w:rsidRDefault="00353B7B" w:rsidP="009139A6">
      <w:r>
        <w:separator/>
      </w:r>
    </w:p>
  </w:footnote>
  <w:footnote w:type="continuationSeparator" w:id="0">
    <w:p w14:paraId="02682D5B" w14:textId="77777777" w:rsidR="00353B7B" w:rsidRDefault="00353B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83A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9E4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998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B7B"/>
    <w:rsid w:val="000666E0"/>
    <w:rsid w:val="002510B7"/>
    <w:rsid w:val="00353B7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9C21B"/>
  <w15:chartTrackingRefBased/>
  <w15:docId w15:val="{CE10B031-2C3D-4D6E-AF21-F06AC7440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53B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2022-08-04T10:05:00Z</dcterms:created>
  <dcterms:modified xsi:type="dcterms:W3CDTF">2022-08-04T10:05:00Z</dcterms:modified>
</cp:coreProperties>
</file>